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B437A" w14:textId="77777777" w:rsidR="002F6255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E80C0B">
        <w:rPr>
          <w:spacing w:val="5"/>
        </w:rPr>
        <w:t>ATT 1:</w:t>
      </w:r>
    </w:p>
    <w:p w14:paraId="7E6881D9" w14:textId="77777777" w:rsidR="00E80C0B" w:rsidRDefault="00E80C0B" w:rsidP="006E7AE7">
      <w:pPr>
        <w:pStyle w:val="Titel"/>
        <w:spacing w:after="0"/>
        <w:rPr>
          <w:spacing w:val="5"/>
        </w:rPr>
      </w:pPr>
      <w:r>
        <w:rPr>
          <w:spacing w:val="5"/>
        </w:rPr>
        <w:t>ANGABEN ZUR KALKULATION</w:t>
      </w:r>
    </w:p>
    <w:p w14:paraId="0A4A5C91" w14:textId="77777777" w:rsidR="002F6255" w:rsidRPr="006E7AE7" w:rsidRDefault="002F6255" w:rsidP="006E7AE7">
      <w:pPr>
        <w:pStyle w:val="Titel"/>
        <w:snapToGrid w:val="0"/>
        <w:rPr>
          <w:color w:val="7F7F7F" w:themeColor="text1" w:themeTint="80"/>
          <w:spacing w:val="5"/>
          <w:sz w:val="20"/>
          <w:szCs w:val="20"/>
        </w:rPr>
      </w:pPr>
      <w:r w:rsidRPr="006E7AE7">
        <w:rPr>
          <w:color w:val="7F7F7F" w:themeColor="text1" w:themeTint="80"/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2A7C3011" w14:textId="77777777" w:rsidTr="002F6255">
        <w:trPr>
          <w:cantSplit/>
          <w:trHeight w:val="567"/>
        </w:trPr>
        <w:tc>
          <w:tcPr>
            <w:tcW w:w="6521" w:type="dxa"/>
          </w:tcPr>
          <w:p w14:paraId="61CDEE88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44B8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984" w:type="dxa"/>
          </w:tcPr>
          <w:p w14:paraId="4B6D22C1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34DB2D84" w14:textId="03C88764" w:rsidR="002F6255" w:rsidRPr="00DC73B0" w:rsidRDefault="002F6255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bookmarkStart w:id="1" w:name="VergabeN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7D76D9" w:rsidRPr="007D76D9">
              <w:rPr>
                <w:rFonts w:ascii="Arial" w:hAnsi="Arial" w:cs="Arial"/>
                <w:noProof/>
                <w:sz w:val="20"/>
              </w:rPr>
              <w:t>ÖA-008-26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  <w:tc>
          <w:tcPr>
            <w:tcW w:w="1134" w:type="dxa"/>
          </w:tcPr>
          <w:p w14:paraId="576DEDE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2F4CA5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2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  <w:tr w:rsidR="002F6255" w:rsidRPr="006D6710" w14:paraId="6EDE3B5F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794CD6B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13D507F7" w14:textId="4F3C4C43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3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7D76D9" w:rsidRPr="007D76D9">
              <w:rPr>
                <w:rFonts w:ascii="Arial" w:hAnsi="Arial" w:cs="Arial"/>
                <w:noProof/>
                <w:sz w:val="20"/>
              </w:rPr>
              <w:t>UKE - Zufahrt Frickestraße bis Tiefgarage O60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  <w:p w14:paraId="6E9F431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bookmarkStart w:id="4" w:name="Bau2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  <w:tr w:rsidR="002F6255" w:rsidRPr="006D6710" w14:paraId="09367B0D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5E98A05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204B70E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8E091AC" w14:textId="77777777" w:rsidR="0099476C" w:rsidRDefault="0099476C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</w:p>
    <w:p w14:paraId="0A1B5940" w14:textId="77777777" w:rsidR="00E80C0B" w:rsidRPr="00E80C0B" w:rsidRDefault="00E80C0B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ist</w:t>
      </w:r>
      <w:r w:rsidRPr="00E80C0B"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563B9037" w14:textId="77777777" w:rsidR="00E80C0B" w:rsidRPr="001472B5" w:rsidRDefault="00E80C0B" w:rsidP="00E80C0B">
      <w:pPr>
        <w:pStyle w:val="Titel"/>
        <w:spacing w:before="120" w:after="0"/>
        <w:jc w:val="both"/>
        <w:rPr>
          <w:b w:val="0"/>
          <w:spacing w:val="5"/>
          <w:sz w:val="20"/>
          <w:szCs w:val="20"/>
        </w:rPr>
      </w:pPr>
      <w:r w:rsidRPr="001472B5">
        <w:rPr>
          <w:b w:val="0"/>
          <w:spacing w:val="5"/>
          <w:sz w:val="20"/>
          <w:szCs w:val="20"/>
        </w:rPr>
        <w:t>Je nach Kalkulationsmethode macht der Bieter die Angaben zu seiner Kalkulation in Teil A oder Teil B.</w:t>
      </w:r>
    </w:p>
    <w:p w14:paraId="46186F03" w14:textId="77777777" w:rsidR="00C22AA3" w:rsidRPr="001472B5" w:rsidRDefault="001472B5" w:rsidP="00C22AA3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>Für e</w:t>
      </w:r>
      <w:r w:rsidR="00C22AA3" w:rsidRPr="001472B5">
        <w:rPr>
          <w:spacing w:val="5"/>
          <w:sz w:val="20"/>
          <w:szCs w:val="20"/>
        </w:rPr>
        <w:t xml:space="preserve">ventuelle Erläuterungen </w:t>
      </w:r>
      <w:r>
        <w:rPr>
          <w:spacing w:val="5"/>
          <w:sz w:val="20"/>
          <w:szCs w:val="20"/>
        </w:rPr>
        <w:t xml:space="preserve">hat der </w:t>
      </w:r>
      <w:r w:rsidR="00C22AA3" w:rsidRPr="001472B5">
        <w:rPr>
          <w:spacing w:val="5"/>
          <w:sz w:val="20"/>
          <w:szCs w:val="20"/>
        </w:rPr>
        <w:t xml:space="preserve">Bieter gegebenenfalls </w:t>
      </w:r>
      <w:r>
        <w:rPr>
          <w:spacing w:val="5"/>
          <w:sz w:val="20"/>
          <w:szCs w:val="20"/>
        </w:rPr>
        <w:t xml:space="preserve">ein </w:t>
      </w:r>
      <w:r w:rsidRPr="001472B5">
        <w:rPr>
          <w:spacing w:val="5"/>
          <w:sz w:val="20"/>
          <w:szCs w:val="20"/>
        </w:rPr>
        <w:t xml:space="preserve">Beiblatt </w:t>
      </w:r>
      <w:r w:rsidR="001861A1">
        <w:rPr>
          <w:spacing w:val="5"/>
          <w:sz w:val="20"/>
          <w:szCs w:val="20"/>
        </w:rPr>
        <w:t>an</w:t>
      </w:r>
      <w:r w:rsidR="00C22AA3" w:rsidRPr="001472B5">
        <w:rPr>
          <w:spacing w:val="5"/>
          <w:sz w:val="20"/>
          <w:szCs w:val="20"/>
        </w:rPr>
        <w:t>zu</w:t>
      </w:r>
      <w:r>
        <w:rPr>
          <w:spacing w:val="5"/>
          <w:sz w:val="20"/>
          <w:szCs w:val="20"/>
        </w:rPr>
        <w:t>fügen</w:t>
      </w:r>
      <w:r w:rsidR="00C22AA3" w:rsidRPr="001472B5">
        <w:rPr>
          <w:spacing w:val="5"/>
          <w:sz w:val="20"/>
          <w:szCs w:val="20"/>
        </w:rPr>
        <w:t xml:space="preserve">. </w:t>
      </w:r>
    </w:p>
    <w:p w14:paraId="3267A88C" w14:textId="77777777" w:rsidR="00E80C0B" w:rsidRDefault="00E80C0B" w:rsidP="00E80C0B">
      <w:pPr>
        <w:pStyle w:val="Titel"/>
        <w:spacing w:before="120" w:after="0"/>
        <w:jc w:val="both"/>
        <w:rPr>
          <w:b w:val="0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wird vertraulich behandelt und nur den unmittelbar mit der Bearbeitung befassten Personen zugänglich gemacht.</w:t>
      </w:r>
    </w:p>
    <w:p w14:paraId="4DB9D043" w14:textId="77777777" w:rsidR="00BF614B" w:rsidRDefault="00BF614B" w:rsidP="00BF614B">
      <w:pPr>
        <w:pStyle w:val="Titel"/>
        <w:spacing w:before="120" w:after="0"/>
        <w:ind w:left="851" w:hanging="851"/>
        <w:jc w:val="both"/>
        <w:rPr>
          <w:b w:val="0"/>
          <w:i/>
          <w:sz w:val="16"/>
          <w:szCs w:val="16"/>
        </w:rPr>
      </w:pPr>
      <w:r w:rsidRPr="0099476C">
        <w:rPr>
          <w:i/>
          <w:sz w:val="16"/>
          <w:szCs w:val="16"/>
        </w:rPr>
        <w:t>Hinweis:</w:t>
      </w:r>
      <w:r w:rsidRPr="00766EF9">
        <w:rPr>
          <w:b w:val="0"/>
          <w:i/>
          <w:sz w:val="16"/>
          <w:szCs w:val="16"/>
        </w:rPr>
        <w:t xml:space="preserve"> </w:t>
      </w:r>
      <w:r w:rsidRPr="00766EF9">
        <w:rPr>
          <w:b w:val="0"/>
          <w:i/>
          <w:sz w:val="16"/>
          <w:szCs w:val="16"/>
        </w:rPr>
        <w:tab/>
        <w:t xml:space="preserve">Die Vergabestelle kann die Angaben zur Kalkulation im Preisermittlungsblatt 1 auch von jedem Nachunternehmer für die an ihn weitervergebene(n) (Teil-)Leistung(en) verlangen (vgl. Nr. 6.5 der Zusätzlichen Vertragsbedingungen – ZVB). </w:t>
      </w:r>
    </w:p>
    <w:p w14:paraId="5A41630D" w14:textId="77777777" w:rsidR="0099476C" w:rsidRPr="00766EF9" w:rsidRDefault="0099476C" w:rsidP="00BF614B">
      <w:pPr>
        <w:pStyle w:val="Titel"/>
        <w:spacing w:before="120" w:after="0"/>
        <w:ind w:left="851" w:hanging="851"/>
        <w:jc w:val="both"/>
        <w:rPr>
          <w:i/>
          <w:spacing w:val="5"/>
          <w:sz w:val="16"/>
          <w:szCs w:val="16"/>
          <w:u w:val="single"/>
        </w:rPr>
      </w:pPr>
    </w:p>
    <w:p w14:paraId="6C77662A" w14:textId="77777777" w:rsidR="002F6255" w:rsidRPr="00770BEB" w:rsidRDefault="00E80C0B" w:rsidP="00C22AA3">
      <w:pPr>
        <w:pStyle w:val="Titel"/>
        <w:spacing w:before="480" w:after="120"/>
        <w:jc w:val="left"/>
        <w:rPr>
          <w:spacing w:val="5"/>
          <w:sz w:val="22"/>
          <w:szCs w:val="22"/>
        </w:rPr>
      </w:pPr>
      <w:r>
        <w:rPr>
          <w:spacing w:val="5"/>
          <w:sz w:val="22"/>
          <w:szCs w:val="22"/>
          <w:u w:val="single"/>
        </w:rPr>
        <w:t>Teil A</w:t>
      </w:r>
      <w:r w:rsidR="002F6255" w:rsidRPr="00770BEB">
        <w:rPr>
          <w:spacing w:val="5"/>
          <w:sz w:val="22"/>
          <w:szCs w:val="22"/>
          <w:u w:val="single"/>
        </w:rPr>
        <w:t>:</w:t>
      </w:r>
      <w:r w:rsidR="002F6255" w:rsidRPr="00770BEB">
        <w:rPr>
          <w:spacing w:val="5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ab/>
      </w:r>
      <w:r w:rsidR="002F6255" w:rsidRPr="00770BEB">
        <w:rPr>
          <w:spacing w:val="5"/>
          <w:sz w:val="22"/>
          <w:szCs w:val="22"/>
        </w:rPr>
        <w:t>KALKULATION MIT VORBESTIMMTEN ZUSCHLÄGEN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521"/>
        <w:gridCol w:w="1134"/>
        <w:gridCol w:w="1418"/>
      </w:tblGrid>
      <w:tr w:rsidR="002F6255" w:rsidRPr="00DC73B0" w14:paraId="4721BC4A" w14:textId="77777777" w:rsidTr="007870E9">
        <w:trPr>
          <w:cantSplit/>
          <w:trHeight w:val="38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975291" w14:textId="77777777" w:rsidR="002F6255" w:rsidRPr="00DC73B0" w:rsidRDefault="002F6255" w:rsidP="00DC73B0">
            <w:pPr>
              <w:pStyle w:val="berschrift1"/>
              <w:tabs>
                <w:tab w:val="clear" w:pos="284"/>
              </w:tabs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476183" w14:textId="77777777" w:rsidR="002F6255" w:rsidRPr="00DC73B0" w:rsidRDefault="002F6255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74BA74" w14:textId="77777777" w:rsidR="002F6255" w:rsidRPr="00DC73B0" w:rsidRDefault="002F6255" w:rsidP="00DC73B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Zuschlag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1C224" w14:textId="1590F3E1" w:rsidR="002F6255" w:rsidRPr="00DC73B0" w:rsidRDefault="002F6255" w:rsidP="0099476C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€/</w:t>
            </w:r>
            <w:r w:rsidR="0099476C">
              <w:rPr>
                <w:rFonts w:ascii="Arial" w:hAnsi="Arial" w:cs="Arial"/>
                <w:b/>
                <w:sz w:val="18"/>
                <w:szCs w:val="18"/>
              </w:rPr>
              <w:t>h</w:t>
            </w:r>
          </w:p>
        </w:tc>
      </w:tr>
      <w:tr w:rsidR="002F6255" w:rsidRPr="00DC73B0" w14:paraId="03B26E8E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14:paraId="74413B38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0589D97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</w:tcBorders>
            <w:vAlign w:val="center"/>
          </w:tcPr>
          <w:p w14:paraId="14688978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096E6EE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einschl. Lohnzulagen u. Lohnerhöhung, wenn keine Lohngleitklausel </w:t>
            </w:r>
            <w:proofErr w:type="gramStart"/>
            <w:r w:rsidRPr="00DC73B0">
              <w:rPr>
                <w:rFonts w:ascii="Arial" w:hAnsi="Arial" w:cs="Arial"/>
                <w:sz w:val="18"/>
                <w:szCs w:val="18"/>
              </w:rPr>
              <w:t>vereinbart</w:t>
            </w:r>
            <w:proofErr w:type="gramEnd"/>
            <w:r w:rsidRPr="00DC73B0">
              <w:rPr>
                <w:rFonts w:ascii="Arial" w:hAnsi="Arial" w:cs="Arial"/>
                <w:sz w:val="18"/>
                <w:szCs w:val="18"/>
              </w:rPr>
              <w:t xml:space="preserve"> wird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14:paraId="6CA1512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D414366" w14:textId="77777777" w:rsidTr="002F6255">
        <w:trPr>
          <w:cantSplit/>
          <w:trHeight w:val="567"/>
        </w:trPr>
        <w:tc>
          <w:tcPr>
            <w:tcW w:w="567" w:type="dxa"/>
            <w:vAlign w:val="center"/>
          </w:tcPr>
          <w:p w14:paraId="6F47F1F5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361A42E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vAlign w:val="center"/>
          </w:tcPr>
          <w:p w14:paraId="28869947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4EB2F316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Sozialkosten, Soziallöhne u. lohnbezogene Kosten, als Zuschlag auf </w:t>
            </w:r>
            <w:r w:rsidRPr="00DC73B0">
              <w:rPr>
                <w:rFonts w:ascii="Arial" w:hAnsi="Arial" w:cs="Arial"/>
                <w:b/>
                <w:spacing w:val="-2"/>
                <w:sz w:val="18"/>
                <w:szCs w:val="18"/>
              </w:rPr>
              <w:t>ML</w:t>
            </w:r>
          </w:p>
        </w:tc>
        <w:tc>
          <w:tcPr>
            <w:tcW w:w="1134" w:type="dxa"/>
            <w:vAlign w:val="center"/>
          </w:tcPr>
          <w:p w14:paraId="422478F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C41A41A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058455B3" w14:textId="77777777" w:rsidTr="002F6255">
        <w:trPr>
          <w:cantSplit/>
          <w:trHeight w:val="567"/>
        </w:trPr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14:paraId="5BC3849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6C3255E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bottom w:val="single" w:sz="8" w:space="0" w:color="auto"/>
            </w:tcBorders>
            <w:vAlign w:val="center"/>
          </w:tcPr>
          <w:p w14:paraId="377D790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6399521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Auslösungen, Fahrgelder, als Zuschlag auf 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>ML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0BEE436D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4E9D59A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3ABAD494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87032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4A55028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4F097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052B60A5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74CD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2E8A0EA5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7A05E9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604194C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F6A8E2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Zuschlag auf Kalkulationslohn</w:t>
            </w:r>
          </w:p>
          <w:p w14:paraId="67B9BE3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(aus Zeile 2.4, Spalte 1)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BC3353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6ADCAA9C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F2C2660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60A00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2E88023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C88BD1E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04CC1DC4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1.5, VL im EFB-Preis 2 berücksichtigen)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9E90F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BC91820" w14:textId="77777777" w:rsidR="002F6255" w:rsidRDefault="002F6255" w:rsidP="002F6255">
      <w:pPr>
        <w:rPr>
          <w:rFonts w:ascii="Arial" w:hAnsi="Arial" w:cs="Arial"/>
          <w:sz w:val="10"/>
          <w:szCs w:val="10"/>
        </w:rPr>
      </w:pPr>
    </w:p>
    <w:p w14:paraId="3C296238" w14:textId="0BC72F6F" w:rsidR="00513C76" w:rsidRDefault="00513C76">
      <w:pPr>
        <w:overflowPunct/>
        <w:autoSpaceDE/>
        <w:autoSpaceDN/>
        <w:adjustRightInd/>
        <w:textAlignment w:val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</w:p>
    <w:p w14:paraId="73735C22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247"/>
        <w:gridCol w:w="1247"/>
        <w:gridCol w:w="1247"/>
        <w:gridCol w:w="1247"/>
        <w:gridCol w:w="1250"/>
      </w:tblGrid>
      <w:tr w:rsidR="0099476C" w:rsidRPr="00DC73B0" w14:paraId="0C59FF2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371B6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E554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Zuschläge auf die Einzelkosten der Teilleistungen = unmittelbare Herstellungskosten</w:t>
            </w:r>
          </w:p>
        </w:tc>
      </w:tr>
      <w:tr w:rsidR="0099476C" w:rsidRPr="00DC73B0" w14:paraId="6B01D2B9" w14:textId="77777777" w:rsidTr="0099476C">
        <w:trPr>
          <w:cantSplit/>
          <w:trHeight w:val="284"/>
        </w:trPr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14:paraId="739F2348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auto"/>
            </w:tcBorders>
            <w:vAlign w:val="center"/>
          </w:tcPr>
          <w:p w14:paraId="3B197B5D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8" w:type="dxa"/>
            <w:gridSpan w:val="5"/>
            <w:tcBorders>
              <w:top w:val="single" w:sz="8" w:space="0" w:color="auto"/>
            </w:tcBorders>
            <w:vAlign w:val="center"/>
          </w:tcPr>
          <w:p w14:paraId="5B9E8283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Zuschläge in % auf</w:t>
            </w:r>
          </w:p>
        </w:tc>
      </w:tr>
      <w:tr w:rsidR="0099476C" w:rsidRPr="00DC73B0" w14:paraId="32FB23F4" w14:textId="77777777" w:rsidTr="0099476C">
        <w:trPr>
          <w:cantSplit/>
          <w:trHeight w:val="425"/>
        </w:trPr>
        <w:tc>
          <w:tcPr>
            <w:tcW w:w="567" w:type="dxa"/>
            <w:vMerge/>
            <w:vAlign w:val="center"/>
          </w:tcPr>
          <w:p w14:paraId="3FFDFC11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DBBF19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14:paraId="7E2F15E6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Lohn</w:t>
            </w:r>
          </w:p>
        </w:tc>
        <w:tc>
          <w:tcPr>
            <w:tcW w:w="1247" w:type="dxa"/>
            <w:vAlign w:val="center"/>
          </w:tcPr>
          <w:p w14:paraId="6F680AAB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Stoffkosten</w:t>
            </w:r>
          </w:p>
        </w:tc>
        <w:tc>
          <w:tcPr>
            <w:tcW w:w="1247" w:type="dxa"/>
            <w:vAlign w:val="center"/>
          </w:tcPr>
          <w:p w14:paraId="056E348A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Geräte</w:t>
            </w:r>
            <w:r w:rsidRPr="00DC73B0">
              <w:rPr>
                <w:rFonts w:ascii="Arial" w:hAnsi="Arial" w:cs="Arial"/>
                <w:sz w:val="18"/>
                <w:szCs w:val="18"/>
              </w:rPr>
              <w:softHyphen/>
              <w:t>kosten</w:t>
            </w:r>
          </w:p>
        </w:tc>
        <w:tc>
          <w:tcPr>
            <w:tcW w:w="1247" w:type="dxa"/>
            <w:vAlign w:val="center"/>
          </w:tcPr>
          <w:p w14:paraId="6FE253B1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Sonstige Kosten</w:t>
            </w:r>
          </w:p>
        </w:tc>
        <w:tc>
          <w:tcPr>
            <w:tcW w:w="1250" w:type="dxa"/>
            <w:vAlign w:val="center"/>
          </w:tcPr>
          <w:p w14:paraId="58B1AB07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Nachunter</w:t>
            </w:r>
            <w:r w:rsidRPr="00DC73B0">
              <w:rPr>
                <w:rFonts w:ascii="Arial" w:hAnsi="Arial" w:cs="Arial"/>
                <w:sz w:val="18"/>
                <w:szCs w:val="18"/>
              </w:rPr>
              <w:softHyphen/>
              <w:t>nehmerleist.</w:t>
            </w:r>
          </w:p>
        </w:tc>
      </w:tr>
      <w:tr w:rsidR="0099476C" w:rsidRPr="00DC73B0" w14:paraId="5B941492" w14:textId="77777777" w:rsidTr="0099476C">
        <w:trPr>
          <w:cantSplit/>
          <w:trHeight w:val="365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79F1D82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E3BE435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Baustellengemeinkosten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AAEB93E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C05604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54A8A8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27B26DD6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032C75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5" w:name="Text28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5"/>
          </w:p>
        </w:tc>
      </w:tr>
      <w:tr w:rsidR="0099476C" w:rsidRPr="00DC73B0" w14:paraId="13E2A271" w14:textId="77777777" w:rsidTr="0099476C">
        <w:trPr>
          <w:cantSplit/>
          <w:trHeight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077F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778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pacing w:val="-2"/>
                <w:sz w:val="18"/>
                <w:szCs w:val="18"/>
              </w:rPr>
            </w:pPr>
            <w:r w:rsidRPr="00DC73B0">
              <w:rPr>
                <w:spacing w:val="-2"/>
                <w:sz w:val="18"/>
                <w:szCs w:val="18"/>
              </w:rPr>
              <w:t>Allgemeine Geschäftskosten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D2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01C0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D9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7BD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A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6"/>
          </w:p>
        </w:tc>
      </w:tr>
      <w:tr w:rsidR="0099476C" w:rsidRPr="00DC73B0" w14:paraId="480C73A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7E8211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50CF25" w14:textId="54765CE9" w:rsidR="0099476C" w:rsidRPr="00456519" w:rsidRDefault="0099476C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Wagnis un</w:t>
            </w:r>
            <w:r w:rsidR="00E060C8" w:rsidRPr="00456519">
              <w:rPr>
                <w:sz w:val="18"/>
                <w:szCs w:val="18"/>
              </w:rPr>
              <w:t>d Gewinn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2799C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43513D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908B3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39B92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7" w:name="Text26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25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F804CBC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8" w:name="Text30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8"/>
          </w:p>
        </w:tc>
      </w:tr>
      <w:tr w:rsidR="0099476C" w:rsidRPr="00E060C8" w14:paraId="3EB6CD48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B8DDCA" w14:textId="3F7E075A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214CCB" w14:textId="638BD899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Gewinn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13B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DD12A5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212281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356B2D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DA604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4343C3F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E173B" w14:textId="59F30792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13EB99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19FDDE45" w14:textId="539C4F0D" w:rsidR="00E060C8" w:rsidRPr="00456519" w:rsidRDefault="00E060C8" w:rsidP="00E060C8">
            <w:pPr>
              <w:rPr>
                <w:rFonts w:ascii="Arial" w:hAnsi="Arial" w:cs="Arial"/>
                <w:sz w:val="16"/>
                <w:szCs w:val="16"/>
              </w:rPr>
            </w:pPr>
            <w:r w:rsidRPr="00456519">
              <w:rPr>
                <w:rFonts w:ascii="Arial" w:hAnsi="Arial" w:cs="Arial"/>
                <w:sz w:val="16"/>
                <w:szCs w:val="16"/>
              </w:rPr>
              <w:t>(für allgemeines Unternehmensrisiko)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44BA82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B3E4F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63CC7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A7F14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E0414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11D740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0FE0D7" w14:textId="5B7646ED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10A86" w14:textId="2D6726EC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</w:t>
            </w:r>
            <w:r w:rsidR="00E060C8" w:rsidRPr="00456519">
              <w:rPr>
                <w:b w:val="0"/>
                <w:sz w:val="18"/>
                <w:szCs w:val="18"/>
              </w:rPr>
              <w:t>ung</w:t>
            </w:r>
            <w:r w:rsidRPr="00456519">
              <w:rPr>
                <w:b w:val="0"/>
                <w:sz w:val="18"/>
                <w:szCs w:val="18"/>
              </w:rPr>
              <w:t>sbezogenes Wagnis</w:t>
            </w:r>
          </w:p>
          <w:p w14:paraId="7D319C0D" w14:textId="2C77E271" w:rsidR="00E060C8" w:rsidRPr="00456519" w:rsidRDefault="00E060C8" w:rsidP="00E060C8">
            <w:r w:rsidRPr="00456519">
              <w:rPr>
                <w:rFonts w:ascii="Arial" w:hAnsi="Arial" w:cs="Arial"/>
                <w:sz w:val="16"/>
                <w:szCs w:val="16"/>
              </w:rPr>
              <w:t>(mit Leistungausführung verbunden)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C99FA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EC046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70E11E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791AAF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017CCB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DC73B0" w14:paraId="00F8B9CA" w14:textId="77777777" w:rsidTr="0099476C">
        <w:trPr>
          <w:cantSplit/>
          <w:trHeight w:val="3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BEBA92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083D24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Gesamtzuschläge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1E809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37297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9" w:name="Text1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FB96B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8EDE7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0" w:name="Text27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B7AF5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1" w:name="Text31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1"/>
          </w:p>
        </w:tc>
      </w:tr>
    </w:tbl>
    <w:p w14:paraId="1AA9C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670AB5F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30847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5"/>
        <w:gridCol w:w="1702"/>
        <w:gridCol w:w="1419"/>
        <w:gridCol w:w="1702"/>
      </w:tblGrid>
      <w:tr w:rsidR="0099476C" w:rsidRPr="00DC73B0" w14:paraId="0E5FF68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AA7CA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3F3E2" w14:textId="68522898" w:rsidR="0099476C" w:rsidRPr="00DC73B0" w:rsidRDefault="00E060C8" w:rsidP="00E060C8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</w:tr>
      <w:tr w:rsidR="0099476C" w:rsidRPr="00DC73B0" w14:paraId="2F15F896" w14:textId="77777777" w:rsidTr="0099476C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D84693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C44D6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4DB1328" w14:textId="77777777" w:rsidR="0099476C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Einzelkosten d. Teilleistungen </w:t>
            </w:r>
          </w:p>
          <w:p w14:paraId="537AC72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Pr="00DC73B0">
              <w:rPr>
                <w:rFonts w:ascii="Arial" w:hAnsi="Arial" w:cs="Arial"/>
                <w:sz w:val="18"/>
                <w:szCs w:val="18"/>
              </w:rPr>
              <w:t>unmittelbare Herstellungskosten</w:t>
            </w:r>
          </w:p>
          <w:p w14:paraId="283763BC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FF9F617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Gesamtzuschläge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gem. 2.4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362C58B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F4142A1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Angebotssumme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5A6123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  <w:tr w:rsidR="0099476C" w:rsidRPr="00DC73B0" w14:paraId="7E6F4DA7" w14:textId="77777777" w:rsidTr="0099476C">
        <w:trPr>
          <w:cantSplit/>
          <w:trHeight w:val="425"/>
        </w:trPr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8EE7133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E79A22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B4E3F94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Eigene Lohnkosten</w:t>
            </w:r>
          </w:p>
          <w:p w14:paraId="13E9FE6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Verrechnungslohn (1.6)</w:t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 Gesamtstunden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2D0EBD7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F462B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2" w:name="Text3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7B9E2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3" w:name="Text3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</w:p>
        </w:tc>
      </w:tr>
      <w:tr w:rsidR="0099476C" w:rsidRPr="00DC73B0" w14:paraId="162AE508" w14:textId="77777777" w:rsidTr="0099476C">
        <w:trPr>
          <w:cantSplit/>
          <w:trHeight w:val="425"/>
        </w:trPr>
        <w:tc>
          <w:tcPr>
            <w:tcW w:w="56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02F9C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03615B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EB40E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D25C5B3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4" w:name="Text3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4D1E157B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5" w:name="Text3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</w:tr>
      <w:tr w:rsidR="0099476C" w:rsidRPr="00DC73B0" w14:paraId="246DA9C3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06A1131D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C6703A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</w:tcBorders>
            <w:vAlign w:val="center"/>
          </w:tcPr>
          <w:p w14:paraId="4703AF0D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Stoffkosten</w:t>
            </w:r>
          </w:p>
          <w:p w14:paraId="735F64F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2DB0DFAD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6" w:name="Text3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1418" w:type="dxa"/>
            <w:vAlign w:val="center"/>
          </w:tcPr>
          <w:p w14:paraId="7581AD3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7" w:name="Text40"/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1701" w:type="dxa"/>
            <w:vAlign w:val="center"/>
          </w:tcPr>
          <w:p w14:paraId="0ADEE7C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</w:tr>
      <w:tr w:rsidR="0099476C" w:rsidRPr="00DC73B0" w14:paraId="2EDF9512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1E165EBB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5B3CEAF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B0E3CE6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Gerätekosten</w:t>
            </w:r>
          </w:p>
          <w:p w14:paraId="7C432E79" w14:textId="77777777" w:rsidR="0099476C" w:rsidRPr="00DC73B0" w:rsidRDefault="0099476C" w:rsidP="0099476C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701" w:type="dxa"/>
            <w:vAlign w:val="center"/>
          </w:tcPr>
          <w:p w14:paraId="385ADFE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9" w:name="Text3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1418" w:type="dxa"/>
            <w:vAlign w:val="center"/>
          </w:tcPr>
          <w:p w14:paraId="114B816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0" w:name="Text41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1701" w:type="dxa"/>
            <w:vAlign w:val="center"/>
          </w:tcPr>
          <w:p w14:paraId="18AFE48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1" w:name="Text4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</w:p>
        </w:tc>
      </w:tr>
      <w:tr w:rsidR="0099476C" w:rsidRPr="00DC73B0" w14:paraId="0332B5F9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52668E9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4378C910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BC649F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Sonstige Kosten</w:t>
            </w:r>
          </w:p>
          <w:p w14:paraId="5110A32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701" w:type="dxa"/>
            <w:vAlign w:val="center"/>
          </w:tcPr>
          <w:p w14:paraId="06501D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2" w:name="Text3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1418" w:type="dxa"/>
            <w:vAlign w:val="center"/>
          </w:tcPr>
          <w:p w14:paraId="4A7E494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3" w:name="Text4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1701" w:type="dxa"/>
            <w:vAlign w:val="center"/>
          </w:tcPr>
          <w:p w14:paraId="69CD47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4" w:name="Text4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</w:tr>
      <w:tr w:rsidR="0099476C" w:rsidRPr="00DC73B0" w14:paraId="02063044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4B7BB78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43C4DA5" w14:textId="540495B9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 xml:space="preserve">Nachunternehmerleistungen 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DC73B0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701" w:type="dxa"/>
            <w:vAlign w:val="center"/>
          </w:tcPr>
          <w:p w14:paraId="787BAC1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5" w:name="Text39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  <w:tc>
          <w:tcPr>
            <w:tcW w:w="1418" w:type="dxa"/>
            <w:vAlign w:val="center"/>
          </w:tcPr>
          <w:p w14:paraId="3B86304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6" w:name="Text4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25F6A43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7" w:name="Text4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"/>
          </w:p>
        </w:tc>
      </w:tr>
      <w:tr w:rsidR="0099476C" w:rsidRPr="00DC73B0" w14:paraId="4E101F58" w14:textId="77777777" w:rsidTr="00994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7939" w:type="dxa"/>
            <w:gridSpan w:val="4"/>
            <w:tcBorders>
              <w:right w:val="single" w:sz="8" w:space="0" w:color="auto"/>
            </w:tcBorders>
            <w:vAlign w:val="center"/>
          </w:tcPr>
          <w:p w14:paraId="42765E38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Angebotssumme ohne Umsatzsteuer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9690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8" w:name="Text4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8"/>
          </w:p>
        </w:tc>
      </w:tr>
    </w:tbl>
    <w:p w14:paraId="5B8F43F7" w14:textId="047433CF" w:rsidR="0099476C" w:rsidRPr="00456519" w:rsidRDefault="00D6020C" w:rsidP="0099476C">
      <w:pPr>
        <w:pStyle w:val="Funotentext"/>
        <w:snapToGrid w:val="0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Style w:val="Funotenzeichen"/>
          <w:rFonts w:ascii="Arial" w:hAnsi="Arial" w:cs="Arial"/>
          <w:i/>
          <w:sz w:val="16"/>
          <w:szCs w:val="16"/>
        </w:rPr>
        <w:t>*</w:t>
      </w:r>
      <w:r w:rsidR="0099476C"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="0099476C" w:rsidRPr="00766EF9">
        <w:rPr>
          <w:rFonts w:ascii="Arial" w:hAnsi="Arial" w:cs="Arial"/>
          <w:i/>
          <w:sz w:val="16"/>
          <w:szCs w:val="16"/>
        </w:rPr>
        <w:tab/>
        <w:t xml:space="preserve">Auf Verlangen sind für diese Leistungen die Angaben zur Kalkulation der(s) </w:t>
      </w:r>
      <w:r w:rsidR="0099476C" w:rsidRPr="00456519">
        <w:rPr>
          <w:rFonts w:ascii="Arial" w:hAnsi="Arial" w:cs="Arial"/>
          <w:i/>
          <w:sz w:val="16"/>
          <w:szCs w:val="16"/>
        </w:rPr>
        <w:t>Nachunternehmer(s) de</w:t>
      </w:r>
      <w:r w:rsidR="00E060C8" w:rsidRPr="00456519">
        <w:rPr>
          <w:rFonts w:ascii="Arial" w:hAnsi="Arial" w:cs="Arial"/>
          <w:i/>
          <w:sz w:val="16"/>
          <w:szCs w:val="16"/>
        </w:rPr>
        <w:t>r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Auftraggeber</w:t>
      </w:r>
      <w:r w:rsidR="00E060C8" w:rsidRPr="00456519">
        <w:rPr>
          <w:rFonts w:ascii="Arial" w:hAnsi="Arial" w:cs="Arial"/>
          <w:i/>
          <w:sz w:val="16"/>
          <w:szCs w:val="16"/>
        </w:rPr>
        <w:t>in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vorzulegen.</w:t>
      </w:r>
    </w:p>
    <w:p w14:paraId="52FBB610" w14:textId="77777777" w:rsidR="0099476C" w:rsidRPr="00456519" w:rsidRDefault="0099476C" w:rsidP="002F6255">
      <w:pPr>
        <w:rPr>
          <w:rFonts w:ascii="Arial" w:hAnsi="Arial" w:cs="Arial"/>
          <w:sz w:val="10"/>
          <w:szCs w:val="10"/>
        </w:rPr>
      </w:pPr>
    </w:p>
    <w:p w14:paraId="6B7F6234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0E7659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8323AA3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D1D786B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EA16E6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215FEFF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0E46DB5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6516FE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D3EBEC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B29664E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E4696E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517EA3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7181391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5770909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2A2593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946512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9A31BE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172609C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BF1058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86E097A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A0049B1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7155B598" w14:textId="77777777" w:rsidR="00DC73B0" w:rsidRDefault="00E80C0B" w:rsidP="00573D76">
      <w:pPr>
        <w:pStyle w:val="Titel"/>
        <w:spacing w:before="960" w:after="480"/>
        <w:jc w:val="left"/>
        <w:rPr>
          <w:caps/>
          <w:spacing w:val="5"/>
          <w:sz w:val="22"/>
          <w:szCs w:val="22"/>
        </w:rPr>
      </w:pPr>
      <w:r>
        <w:rPr>
          <w:sz w:val="22"/>
          <w:szCs w:val="22"/>
          <w:u w:val="single"/>
        </w:rPr>
        <w:lastRenderedPageBreak/>
        <w:t>Teil B</w:t>
      </w:r>
      <w:r w:rsidR="00DC73B0" w:rsidRPr="00DC73B0">
        <w:rPr>
          <w:sz w:val="22"/>
          <w:szCs w:val="22"/>
          <w:u w:val="single"/>
        </w:rPr>
        <w:t>:</w:t>
      </w:r>
      <w:r w:rsidR="00DC73B0" w:rsidRPr="00DC73B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C73B0" w:rsidRPr="00DC73B0">
        <w:rPr>
          <w:caps/>
          <w:spacing w:val="5"/>
          <w:sz w:val="22"/>
          <w:szCs w:val="22"/>
        </w:rPr>
        <w:t>KALKULATION über die Endsumme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655"/>
        <w:gridCol w:w="1418"/>
      </w:tblGrid>
      <w:tr w:rsidR="00DC73B0" w:rsidRPr="00DC73B0" w14:paraId="785215AD" w14:textId="77777777" w:rsidTr="00521B79">
        <w:trPr>
          <w:cantSplit/>
          <w:trHeight w:val="430"/>
        </w:trPr>
        <w:tc>
          <w:tcPr>
            <w:tcW w:w="567" w:type="dxa"/>
            <w:vAlign w:val="center"/>
          </w:tcPr>
          <w:p w14:paraId="0024831B" w14:textId="77777777" w:rsidR="00DC73B0" w:rsidRPr="00DC73B0" w:rsidRDefault="00DC73B0" w:rsidP="00DC73B0">
            <w:pPr>
              <w:pStyle w:val="berschrift1"/>
              <w:numPr>
                <w:ilvl w:val="0"/>
                <w:numId w:val="6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13C65217" w14:textId="77777777" w:rsidR="00DC73B0" w:rsidRPr="00DC73B0" w:rsidRDefault="00DC73B0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418" w:type="dxa"/>
            <w:vAlign w:val="center"/>
          </w:tcPr>
          <w:p w14:paraId="3A480770" w14:textId="77777777" w:rsidR="00DC73B0" w:rsidRPr="00DC73B0" w:rsidRDefault="00DC73B0" w:rsidP="00DC73B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Lohn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br/>
              <w:t>€/h</w:t>
            </w:r>
          </w:p>
        </w:tc>
      </w:tr>
      <w:tr w:rsidR="00DC73B0" w:rsidRPr="00DC73B0" w14:paraId="04C4CD41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001696E5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7DA78B35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1F945D0E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19C2997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einschl. Lohnzulagen u. Lohnerhöhung, wenn keine Lohngleitklausel </w:t>
            </w:r>
            <w:proofErr w:type="gramStart"/>
            <w:r w:rsidRPr="00DC73B0">
              <w:rPr>
                <w:rFonts w:ascii="Arial" w:hAnsi="Arial" w:cs="Arial"/>
                <w:sz w:val="18"/>
                <w:szCs w:val="18"/>
              </w:rPr>
              <w:t>vereinbart</w:t>
            </w:r>
            <w:proofErr w:type="gramEnd"/>
            <w:r w:rsidRPr="00DC73B0">
              <w:rPr>
                <w:rFonts w:ascii="Arial" w:hAnsi="Arial" w:cs="Arial"/>
                <w:sz w:val="18"/>
                <w:szCs w:val="18"/>
              </w:rPr>
              <w:t xml:space="preserve"> wird</w:t>
            </w:r>
          </w:p>
        </w:tc>
        <w:tc>
          <w:tcPr>
            <w:tcW w:w="1418" w:type="dxa"/>
            <w:vAlign w:val="center"/>
          </w:tcPr>
          <w:p w14:paraId="5986004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318B017A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0D02F1F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509187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08FBC275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3D5FAB57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Sozialkosten, Soziallöhne u. lohnbezogene Kosten</w:t>
            </w:r>
          </w:p>
        </w:tc>
        <w:tc>
          <w:tcPr>
            <w:tcW w:w="1418" w:type="dxa"/>
            <w:vAlign w:val="center"/>
          </w:tcPr>
          <w:p w14:paraId="1A3D023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6E8387FC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3CC464B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55586738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3B7CA5A9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37EC27D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Auslösungen, Fahrgelder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79C0A4E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17654881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4704CCCD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31B0D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tcBorders>
              <w:right w:val="single" w:sz="12" w:space="0" w:color="auto"/>
            </w:tcBorders>
            <w:vAlign w:val="center"/>
          </w:tcPr>
          <w:p w14:paraId="735AC056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7B9189F7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66CA2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39B41A6" w14:textId="77777777" w:rsidR="00DC73B0" w:rsidRPr="00C22AA3" w:rsidRDefault="00DC73B0" w:rsidP="00C22AA3">
      <w:pPr>
        <w:pStyle w:val="berschrift1"/>
        <w:numPr>
          <w:ilvl w:val="0"/>
          <w:numId w:val="0"/>
        </w:numPr>
        <w:snapToGrid w:val="0"/>
        <w:spacing w:before="120" w:beforeAutospacing="0" w:after="120" w:afterAutospacing="0"/>
        <w:rPr>
          <w:b w:val="0"/>
          <w:sz w:val="18"/>
          <w:szCs w:val="18"/>
        </w:rPr>
      </w:pPr>
      <w:r w:rsidRPr="00DC73B0">
        <w:rPr>
          <w:b w:val="0"/>
          <w:sz w:val="18"/>
          <w:szCs w:val="18"/>
        </w:rPr>
        <w:t xml:space="preserve">Berechnung des Verrechnungslohnes nach Ermittlung der </w:t>
      </w:r>
      <w:r w:rsidRPr="00C22AA3">
        <w:rPr>
          <w:b w:val="0"/>
          <w:sz w:val="18"/>
          <w:szCs w:val="18"/>
        </w:rPr>
        <w:t>Angebotssumme (</w:t>
      </w:r>
      <w:r w:rsidR="008D175E" w:rsidRPr="00C22AA3">
        <w:rPr>
          <w:b w:val="0"/>
          <w:sz w:val="18"/>
          <w:szCs w:val="18"/>
        </w:rPr>
        <w:t>unten Nr. 2</w:t>
      </w:r>
      <w:r w:rsidRPr="00C22AA3">
        <w:rPr>
          <w:b w:val="0"/>
          <w:sz w:val="18"/>
          <w:szCs w:val="18"/>
        </w:rPr>
        <w:t>)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985"/>
        <w:gridCol w:w="1418"/>
        <w:gridCol w:w="1418"/>
      </w:tblGrid>
      <w:tr w:rsidR="00DC73B0" w:rsidRPr="00DC73B0" w14:paraId="04C65855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16324D68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22D048E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2B8A8424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Umlage auf Lohn</w:t>
            </w:r>
          </w:p>
          <w:p w14:paraId="7BFC1CF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(Kalkukationslohn x v.H. Umlage aus 2.1)</w:t>
            </w:r>
          </w:p>
        </w:tc>
        <w:tc>
          <w:tcPr>
            <w:tcW w:w="1985" w:type="dxa"/>
            <w:vAlign w:val="center"/>
          </w:tcPr>
          <w:p w14:paraId="11EFF8F0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€/h</w:t>
            </w:r>
          </w:p>
        </w:tc>
        <w:tc>
          <w:tcPr>
            <w:tcW w:w="1418" w:type="dxa"/>
            <w:vAlign w:val="center"/>
          </w:tcPr>
          <w:p w14:paraId="3E2DD47F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v.H.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7F3DE6A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56EF8834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48376941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CDBB2F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6" w:type="dxa"/>
            <w:gridSpan w:val="3"/>
            <w:tcBorders>
              <w:right w:val="single" w:sz="12" w:space="0" w:color="auto"/>
            </w:tcBorders>
            <w:vAlign w:val="center"/>
          </w:tcPr>
          <w:p w14:paraId="3F92A203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775E1FCF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1.5))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7366B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E490AEF" w14:textId="77777777" w:rsidR="00C22AA3" w:rsidRDefault="00C22AA3" w:rsidP="00C22AA3">
      <w:pPr>
        <w:spacing w:before="120" w:after="120"/>
        <w:rPr>
          <w:sz w:val="10"/>
          <w:szCs w:val="10"/>
        </w:rPr>
      </w:pPr>
    </w:p>
    <w:tbl>
      <w:tblPr>
        <w:tblW w:w="9645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276"/>
        <w:gridCol w:w="1275"/>
        <w:gridCol w:w="284"/>
        <w:gridCol w:w="992"/>
        <w:gridCol w:w="998"/>
      </w:tblGrid>
      <w:tr w:rsidR="00DC73B0" w:rsidRPr="008D175E" w14:paraId="05DFD8D2" w14:textId="77777777" w:rsidTr="00521B79">
        <w:trPr>
          <w:cantSplit/>
          <w:trHeight w:val="370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32CD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12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Ermittlung der Angebotssumme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B79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Betrag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02E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Gesamt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06689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AC63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Umlage Summe 3 </w:t>
            </w:r>
          </w:p>
          <w:p w14:paraId="02703BC5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auf die Einzelkosten </w:t>
            </w:r>
          </w:p>
          <w:p w14:paraId="26B193F7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für die Ermittlung der </w:t>
            </w:r>
          </w:p>
          <w:p w14:paraId="05862255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EH-Preise</w:t>
            </w:r>
          </w:p>
        </w:tc>
      </w:tr>
      <w:tr w:rsidR="00DC73B0" w:rsidRPr="008D175E" w14:paraId="3CA463FA" w14:textId="77777777" w:rsidTr="00E80C0B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D9DC4" w14:textId="77777777" w:rsidR="00DC73B0" w:rsidRPr="008D175E" w:rsidRDefault="00DC73B0" w:rsidP="008D175E">
            <w:pPr>
              <w:pStyle w:val="berschrift1"/>
              <w:snapToGrid w:val="0"/>
              <w:spacing w:before="0" w:beforeAutospacing="0" w:after="0" w:afterAutospacing="0"/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A723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2CBEA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B3DF2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DC73B0" w:rsidRPr="008D175E" w14:paraId="521A05BF" w14:textId="77777777" w:rsidTr="008D175E">
        <w:trPr>
          <w:cantSplit/>
          <w:trHeight w:val="42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C396D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953C8A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FE57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Eigene Lohnkosten</w:t>
            </w:r>
          </w:p>
          <w:p w14:paraId="27DE236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Kalkulationslohn (1.4)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  <w:p w14:paraId="0FFFF69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9A2C03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5BA6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CDDE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8E02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E7D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68FE0AFC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F84F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0E9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237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€</w:t>
            </w:r>
          </w:p>
          <w:p w14:paraId="2057353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A1668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E74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5284AF2B" w14:textId="77777777" w:rsidTr="008D175E">
        <w:trPr>
          <w:cantSplit/>
          <w:trHeight w:val="425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B5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444A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3B4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EB10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C9E19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F15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8E3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02BF70FE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E0A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F682C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45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Stoffkosten</w:t>
            </w:r>
          </w:p>
          <w:p w14:paraId="2B24D9C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C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9504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D6D02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BBE0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1C24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166D77F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E609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AB7F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8619C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Gerätekosten</w:t>
            </w:r>
          </w:p>
          <w:p w14:paraId="59D566C3" w14:textId="77777777" w:rsidR="00DC73B0" w:rsidRPr="008D175E" w:rsidRDefault="00DC73B0" w:rsidP="008D175E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D175E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43B2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EA73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9153E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D837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83F72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F0590ED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6103C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0389934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0D1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Sonstige Kosten</w:t>
            </w:r>
          </w:p>
          <w:p w14:paraId="5479009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8A2A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3EB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0AC45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BAD2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E7FB1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452E0345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5B5F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342B" w14:textId="4E389623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Nachunternehmerleistungen 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8D175E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8505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F7AC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5849A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CCC1D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3624C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141738F2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40363A" w14:textId="77777777" w:rsidR="00DC73B0" w:rsidRPr="008D175E" w:rsidRDefault="00DC73B0" w:rsidP="00C22AA3">
            <w:pPr>
              <w:pStyle w:val="berschrift2"/>
              <w:numPr>
                <w:ilvl w:val="0"/>
                <w:numId w:val="0"/>
              </w:numPr>
              <w:tabs>
                <w:tab w:val="left" w:pos="3287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Einzelkosten der Teilleistungen (Summe 2</w:t>
            </w:r>
            <w:r w:rsidR="00C22AA3">
              <w:rPr>
                <w:iCs w:val="0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6CFF7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91ABD5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79F34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noch zu verteilen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76D006" w14:textId="78E11EA4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6020C">
              <w:rPr>
                <w:iCs/>
                <w:sz w:val="18"/>
                <w:szCs w:val="18"/>
                <w:vertAlign w:val="superscript"/>
              </w:rPr>
              <w:t>1</w:t>
            </w:r>
            <w:r w:rsidR="00D6020C" w:rsidRPr="008D175E">
              <w:rPr>
                <w:iCs/>
                <w:sz w:val="18"/>
                <w:szCs w:val="18"/>
                <w:vertAlign w:val="superscript"/>
              </w:rPr>
              <w:t>)</w:t>
            </w:r>
          </w:p>
        </w:tc>
      </w:tr>
    </w:tbl>
    <w:p w14:paraId="72B3965E" w14:textId="6E9C8463" w:rsidR="00D6020C" w:rsidRPr="00456519" w:rsidRDefault="00D6020C" w:rsidP="00D6020C">
      <w:pPr>
        <w:rPr>
          <w:rFonts w:ascii="Arial" w:hAnsi="Arial"/>
          <w:b/>
          <w:i/>
          <w:szCs w:val="24"/>
        </w:rPr>
      </w:pPr>
      <w:r>
        <w:rPr>
          <w:rFonts w:ascii="Arial" w:hAnsi="Arial" w:cs="Arial"/>
          <w:i/>
          <w:sz w:val="16"/>
          <w:szCs w:val="16"/>
        </w:rPr>
        <w:t>*</w:t>
      </w:r>
      <w:r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Pr="00766EF9">
        <w:rPr>
          <w:rFonts w:ascii="Arial" w:hAnsi="Arial" w:cs="Arial"/>
          <w:i/>
          <w:sz w:val="16"/>
          <w:szCs w:val="16"/>
        </w:rPr>
        <w:t xml:space="preserve">   Auf Verlangen sind für diese Leistungen die Angaben zur Kalkulation der(s) </w:t>
      </w:r>
      <w:r w:rsidRPr="00456519">
        <w:rPr>
          <w:rFonts w:ascii="Arial" w:hAnsi="Arial" w:cs="Arial"/>
          <w:i/>
          <w:sz w:val="16"/>
          <w:szCs w:val="16"/>
        </w:rPr>
        <w:t>Nachunternehmer(s) der Auftraggeberin vorzulegen.</w:t>
      </w:r>
    </w:p>
    <w:p w14:paraId="158474CA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58127C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E0A2B7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42CF05A5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B186981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9E87D4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CD998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2D87646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246CA9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6958A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627BB10C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440F2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405ECF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9F04952" w14:textId="77777777" w:rsidR="00DC73B0" w:rsidRPr="008D175E" w:rsidRDefault="00DC73B0" w:rsidP="008D175E">
      <w:pPr>
        <w:rPr>
          <w:rFonts w:ascii="Arial" w:hAnsi="Arial" w:cs="Arial"/>
          <w:sz w:val="18"/>
          <w:szCs w:val="18"/>
        </w:rPr>
      </w:pPr>
      <w:r w:rsidRPr="008D175E">
        <w:rPr>
          <w:rFonts w:ascii="Arial" w:hAnsi="Arial" w:cs="Arial"/>
          <w:noProof/>
          <w:sz w:val="18"/>
          <w:szCs w:val="1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37CF15" wp14:editId="03101E77">
                <wp:simplePos x="0" y="0"/>
                <wp:positionH relativeFrom="column">
                  <wp:posOffset>5617845</wp:posOffset>
                </wp:positionH>
                <wp:positionV relativeFrom="paragraph">
                  <wp:posOffset>65405</wp:posOffset>
                </wp:positionV>
                <wp:extent cx="0" cy="4343400"/>
                <wp:effectExtent l="0" t="0" r="0" b="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4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488441" id="Line 1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2.35pt,5.15pt" to="442.35pt,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741"/>
        <w:gridCol w:w="4079"/>
        <w:gridCol w:w="1276"/>
        <w:gridCol w:w="1275"/>
        <w:gridCol w:w="1196"/>
        <w:gridCol w:w="1072"/>
      </w:tblGrid>
      <w:tr w:rsidR="00DC73B0" w:rsidRPr="008D175E" w14:paraId="6A2B8820" w14:textId="77777777" w:rsidTr="00521B79">
        <w:trPr>
          <w:gridAfter w:val="2"/>
          <w:wAfter w:w="2268" w:type="dxa"/>
          <w:cantSplit/>
          <w:trHeight w:val="528"/>
        </w:trPr>
        <w:tc>
          <w:tcPr>
            <w:tcW w:w="741" w:type="dxa"/>
            <w:vAlign w:val="center"/>
          </w:tcPr>
          <w:p w14:paraId="7239AB79" w14:textId="77777777" w:rsidR="00DC73B0" w:rsidRPr="008D175E" w:rsidRDefault="00DC73B0" w:rsidP="008D175E">
            <w:pPr>
              <w:pStyle w:val="berschrift1"/>
              <w:spacing w:before="0" w:beforeAutospacing="0" w:after="0" w:afterAutospacing="0"/>
              <w:ind w:hanging="227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vAlign w:val="center"/>
          </w:tcPr>
          <w:p w14:paraId="2974353F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C73B0" w:rsidRPr="008D175E" w14:paraId="5930D5D6" w14:textId="77777777" w:rsidTr="008D175E">
        <w:trPr>
          <w:gridAfter w:val="2"/>
          <w:wAfter w:w="2268" w:type="dxa"/>
          <w:cantSplit/>
        </w:trPr>
        <w:tc>
          <w:tcPr>
            <w:tcW w:w="741" w:type="dxa"/>
          </w:tcPr>
          <w:p w14:paraId="2312367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vAlign w:val="center"/>
          </w:tcPr>
          <w:p w14:paraId="0CBFB92A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</w:p>
          <w:p w14:paraId="322F3C80" w14:textId="77777777" w:rsidR="00DC73B0" w:rsidRPr="00521B79" w:rsidRDefault="00DC73B0" w:rsidP="008D175E">
            <w:pPr>
              <w:rPr>
                <w:rFonts w:ascii="Arial" w:hAnsi="Arial" w:cs="Arial"/>
                <w:sz w:val="16"/>
                <w:szCs w:val="16"/>
              </w:rPr>
            </w:pPr>
            <w:r w:rsidRPr="00521B79">
              <w:rPr>
                <w:rFonts w:ascii="Arial" w:hAnsi="Arial" w:cs="Arial"/>
                <w:sz w:val="16"/>
                <w:szCs w:val="16"/>
              </w:rPr>
              <w:t>(soweit hierfür keine besonderen Ansätze im Leistungsverzeichnis vorgesehen sind)</w:t>
            </w:r>
          </w:p>
        </w:tc>
      </w:tr>
      <w:tr w:rsidR="00DC73B0" w:rsidRPr="008D175E" w14:paraId="5D9FA7A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41885CB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2758C5F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Lohnkosten einschließlich Hilfslöhne</w:t>
            </w:r>
          </w:p>
        </w:tc>
        <w:tc>
          <w:tcPr>
            <w:tcW w:w="1276" w:type="dxa"/>
            <w:vAlign w:val="center"/>
          </w:tcPr>
          <w:p w14:paraId="13B09D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79917E1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6A06916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50F077FB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3437B3B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unter 5 Mio. €:</w:t>
            </w:r>
          </w:p>
          <w:p w14:paraId="57F77EE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Angabe des Betrages</w:t>
            </w:r>
          </w:p>
        </w:tc>
        <w:tc>
          <w:tcPr>
            <w:tcW w:w="1276" w:type="dxa"/>
            <w:vAlign w:val="center"/>
          </w:tcPr>
          <w:p w14:paraId="4CCB451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2D259A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8A40071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22EC2F6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E38E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über 5 Mio. €:</w:t>
            </w:r>
          </w:p>
          <w:p w14:paraId="09DA2B22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Kalkulationslohn (1.4) 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</w:tc>
        <w:tc>
          <w:tcPr>
            <w:tcW w:w="1276" w:type="dxa"/>
            <w:vAlign w:val="center"/>
          </w:tcPr>
          <w:p w14:paraId="11B56F8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8530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0A4EAF4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36B1AE84" w14:textId="77777777" w:rsidR="00DC73B0" w:rsidRPr="008D175E" w:rsidRDefault="00DC73B0" w:rsidP="008D175E">
            <w:pPr>
              <w:pStyle w:val="Block"/>
              <w:numPr>
                <w:ilvl w:val="0"/>
                <w:numId w:val="0"/>
              </w:numPr>
              <w:ind w:left="57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80D205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276" w:type="dxa"/>
            <w:vAlign w:val="center"/>
          </w:tcPr>
          <w:p w14:paraId="3E06026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079600A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30E0E8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1D66103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4854B02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Gehaltskosten für Bauleitung, Abrechnung,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  <w:t>Vermessung usw.</w:t>
            </w:r>
          </w:p>
        </w:tc>
        <w:tc>
          <w:tcPr>
            <w:tcW w:w="1276" w:type="dxa"/>
            <w:vAlign w:val="center"/>
          </w:tcPr>
          <w:p w14:paraId="73F63F4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48E562D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47BC36CF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6D510A64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088FF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Vorhalten u. Reparatur der Geräte u. Ausrüstungen, Energieverbrauch, Werkzeuge, u. Kleingeräte, Materialkosten f. Baustelleneinrichtung</w:t>
            </w:r>
          </w:p>
        </w:tc>
        <w:tc>
          <w:tcPr>
            <w:tcW w:w="1276" w:type="dxa"/>
            <w:vAlign w:val="center"/>
          </w:tcPr>
          <w:p w14:paraId="3888F23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C20EB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2CB9779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1A8F8E6D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10579C4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76" w:type="dxa"/>
            <w:vAlign w:val="center"/>
          </w:tcPr>
          <w:p w14:paraId="0C14125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112BD6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BB94C02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77EB1A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27161E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76" w:type="dxa"/>
            <w:vAlign w:val="center"/>
          </w:tcPr>
          <w:p w14:paraId="62C6A56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C528C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6E54A5FB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vAlign w:val="center"/>
          </w:tcPr>
          <w:p w14:paraId="2EA59EC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  <w:r w:rsidRPr="008D175E">
              <w:rPr>
                <w:iCs w:val="0"/>
                <w:sz w:val="18"/>
                <w:szCs w:val="18"/>
              </w:rPr>
              <w:tab/>
              <w:t>(Summe 3.1)</w:t>
            </w:r>
          </w:p>
        </w:tc>
        <w:tc>
          <w:tcPr>
            <w:tcW w:w="1275" w:type="dxa"/>
            <w:vAlign w:val="center"/>
          </w:tcPr>
          <w:p w14:paraId="22C8042B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  <w:tr w:rsidR="00DC73B0" w:rsidRPr="008D175E" w14:paraId="3567A177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40708F83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393E5BD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Allgemeine Geschäftskosten</w:t>
            </w:r>
            <w:r w:rsidRPr="008D175E">
              <w:rPr>
                <w:iCs w:val="0"/>
                <w:sz w:val="18"/>
                <w:szCs w:val="18"/>
              </w:rPr>
              <w:tab/>
              <w:t>(Summe 3.2)</w:t>
            </w:r>
          </w:p>
        </w:tc>
        <w:tc>
          <w:tcPr>
            <w:tcW w:w="1276" w:type="dxa"/>
            <w:vAlign w:val="center"/>
          </w:tcPr>
          <w:p w14:paraId="285663B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53BE2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2FB4A5B1" w14:textId="77777777" w:rsidTr="001919E4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53C18C54" w14:textId="5BCE74D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 xml:space="preserve"> </w:t>
            </w:r>
            <w:r w:rsidRPr="00456519">
              <w:rPr>
                <w:b w:val="0"/>
                <w:sz w:val="18"/>
                <w:szCs w:val="18"/>
              </w:rPr>
              <w:t>3.3</w:t>
            </w:r>
          </w:p>
        </w:tc>
        <w:tc>
          <w:tcPr>
            <w:tcW w:w="4079" w:type="dxa"/>
            <w:vAlign w:val="center"/>
          </w:tcPr>
          <w:p w14:paraId="43315FB0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456519">
              <w:rPr>
                <w:iCs w:val="0"/>
                <w:sz w:val="18"/>
                <w:szCs w:val="18"/>
              </w:rPr>
              <w:t>Wagnis und Gewinn</w:t>
            </w:r>
            <w:r w:rsidRPr="00456519">
              <w:rPr>
                <w:iCs w:val="0"/>
                <w:sz w:val="18"/>
                <w:szCs w:val="18"/>
              </w:rPr>
              <w:tab/>
              <w:t>(Summe 3.3)</w:t>
            </w:r>
          </w:p>
        </w:tc>
        <w:tc>
          <w:tcPr>
            <w:tcW w:w="1276" w:type="dxa"/>
            <w:vAlign w:val="center"/>
          </w:tcPr>
          <w:p w14:paraId="5830AF5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EC4671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37BA69BE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63AA14FD" w14:textId="1A658299" w:rsidR="00DC73B0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3.3.1</w:t>
            </w:r>
          </w:p>
        </w:tc>
        <w:tc>
          <w:tcPr>
            <w:tcW w:w="4079" w:type="dxa"/>
            <w:vAlign w:val="center"/>
          </w:tcPr>
          <w:p w14:paraId="0EF4280C" w14:textId="01D0BCA7" w:rsidR="00DC73B0" w:rsidRPr="00456519" w:rsidRDefault="00DC73B0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b w:val="0"/>
                <w:iCs w:val="0"/>
                <w:sz w:val="18"/>
                <w:szCs w:val="18"/>
              </w:rPr>
              <w:t>Gewinn</w:t>
            </w:r>
            <w:r w:rsidRPr="00456519">
              <w:rPr>
                <w:b w:val="0"/>
                <w:iCs w:val="0"/>
                <w:sz w:val="18"/>
                <w:szCs w:val="18"/>
              </w:rPr>
              <w:tab/>
            </w:r>
          </w:p>
        </w:tc>
        <w:tc>
          <w:tcPr>
            <w:tcW w:w="1276" w:type="dxa"/>
            <w:vAlign w:val="center"/>
          </w:tcPr>
          <w:p w14:paraId="47B10AA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DF3A97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7F2549D0" w14:textId="77777777" w:rsidTr="00B86FA2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285B5BD4" w14:textId="434FF24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3.3.2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49B13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53DE968D" w14:textId="3D67D67D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(für allgemeines Unternehmensrisiko)</w:t>
            </w:r>
          </w:p>
        </w:tc>
        <w:tc>
          <w:tcPr>
            <w:tcW w:w="1276" w:type="dxa"/>
            <w:vAlign w:val="center"/>
          </w:tcPr>
          <w:p w14:paraId="1D42847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BE018D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77703BE0" w14:textId="77777777" w:rsidTr="00B86FA2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958501A" w14:textId="6D0EB80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ind w:left="567" w:hanging="567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5EBD88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leistungsbezogenes Wagnis</w:t>
            </w:r>
          </w:p>
          <w:p w14:paraId="4C05F13A" w14:textId="719A0968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(mit Leistungausführung verbunden)</w:t>
            </w:r>
          </w:p>
        </w:tc>
        <w:tc>
          <w:tcPr>
            <w:tcW w:w="1276" w:type="dxa"/>
            <w:vAlign w:val="center"/>
          </w:tcPr>
          <w:p w14:paraId="1B041A9C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77D92AA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65098237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/>
        </w:trPr>
        <w:tc>
          <w:tcPr>
            <w:tcW w:w="7371" w:type="dxa"/>
            <w:gridSpan w:val="4"/>
            <w:vAlign w:val="center"/>
          </w:tcPr>
          <w:p w14:paraId="05777A90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Umlage auf die Einzelkosten</w:t>
            </w:r>
            <w:r w:rsidRPr="008D175E">
              <w:rPr>
                <w:iCs w:val="0"/>
                <w:sz w:val="18"/>
                <w:szCs w:val="18"/>
              </w:rPr>
              <w:tab/>
              <w:t>(Summe 3)</w:t>
            </w:r>
          </w:p>
        </w:tc>
        <w:tc>
          <w:tcPr>
            <w:tcW w:w="1196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A5A64D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E9B676" w14:textId="7170E70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  <w:r w:rsidR="00D6020C">
              <w:rPr>
                <w:b w:val="0"/>
                <w:iCs w:val="0"/>
                <w:sz w:val="18"/>
                <w:szCs w:val="18"/>
                <w:vertAlign w:val="superscript"/>
              </w:rPr>
              <w:t>2</w:t>
            </w:r>
            <w:r w:rsidR="00D6020C" w:rsidRPr="00D6020C">
              <w:rPr>
                <w:b w:val="0"/>
                <w:iCs w:val="0"/>
                <w:sz w:val="18"/>
                <w:szCs w:val="18"/>
                <w:vertAlign w:val="superscript"/>
              </w:rPr>
              <w:t>)</w:t>
            </w:r>
          </w:p>
        </w:tc>
      </w:tr>
      <w:tr w:rsidR="00E060C8" w:rsidRPr="008D175E" w14:paraId="769D5263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tcBorders>
              <w:right w:val="single" w:sz="12" w:space="0" w:color="auto"/>
            </w:tcBorders>
            <w:vAlign w:val="center"/>
          </w:tcPr>
          <w:p w14:paraId="38D55E69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Angebotssumme ohne Umsatzsteuer</w:t>
            </w:r>
            <w:r w:rsidRPr="008D175E">
              <w:rPr>
                <w:iCs w:val="0"/>
                <w:sz w:val="18"/>
                <w:szCs w:val="18"/>
              </w:rPr>
              <w:tab/>
              <w:t>(Summe 2 u. 3)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93A13B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</w:tbl>
    <w:p w14:paraId="138CE224" w14:textId="77777777" w:rsidR="00D6020C" w:rsidRDefault="00D6020C" w:rsidP="00D6020C">
      <w:pPr>
        <w:rPr>
          <w:iCs/>
          <w:sz w:val="18"/>
          <w:szCs w:val="18"/>
          <w:vertAlign w:val="superscript"/>
        </w:rPr>
      </w:pPr>
    </w:p>
    <w:p w14:paraId="71A56F5F" w14:textId="77777777" w:rsidR="00456519" w:rsidRDefault="00456519" w:rsidP="00D6020C">
      <w:pPr>
        <w:snapToGrid w:val="0"/>
        <w:ind w:left="3545" w:firstLine="709"/>
        <w:rPr>
          <w:rFonts w:ascii="Arial" w:hAnsi="Arial" w:cs="Arial"/>
          <w:iCs/>
          <w:szCs w:val="24"/>
          <w:vertAlign w:val="superscript"/>
        </w:rPr>
      </w:pPr>
    </w:p>
    <w:p w14:paraId="504B5BC7" w14:textId="77777777" w:rsidR="00D6020C" w:rsidRPr="00456519" w:rsidRDefault="00D6020C" w:rsidP="00D6020C">
      <w:pPr>
        <w:snapToGrid w:val="0"/>
        <w:ind w:left="3545" w:firstLine="709"/>
        <w:rPr>
          <w:rFonts w:ascii="Arial" w:hAnsi="Arial" w:cs="Arial"/>
          <w:iCs/>
          <w:szCs w:val="24"/>
          <w:vertAlign w:val="superscript"/>
        </w:rPr>
      </w:pPr>
      <w:r w:rsidRPr="00456519">
        <w:rPr>
          <w:rFonts w:ascii="Arial" w:hAnsi="Arial" w:cs="Arial"/>
          <w:iCs/>
          <w:szCs w:val="24"/>
          <w:vertAlign w:val="superscript"/>
        </w:rPr>
        <w:t xml:space="preserve">1), 2) </w:t>
      </w:r>
    </w:p>
    <w:p w14:paraId="0C6E86D8" w14:textId="344F2EE3" w:rsidR="008D175E" w:rsidRPr="00456519" w:rsidRDefault="00D6020C" w:rsidP="00D6020C">
      <w:pPr>
        <w:snapToGrid w:val="0"/>
        <w:rPr>
          <w:rFonts w:ascii="Arial" w:hAnsi="Arial" w:cs="Arial"/>
          <w:b/>
          <w:i/>
          <w:sz w:val="28"/>
          <w:szCs w:val="28"/>
        </w:rPr>
      </w:pPr>
      <w:r w:rsidRPr="00456519">
        <w:rPr>
          <w:rFonts w:ascii="Arial" w:hAnsi="Arial" w:cs="Arial"/>
          <w:iCs/>
          <w:szCs w:val="24"/>
          <w:vertAlign w:val="superscript"/>
        </w:rPr>
        <w:t xml:space="preserve">      </w:t>
      </w:r>
      <w:r w:rsidRPr="00456519">
        <w:rPr>
          <w:rFonts w:ascii="Arial" w:hAnsi="Arial" w:cs="Arial"/>
          <w:iCs/>
          <w:szCs w:val="24"/>
          <w:vertAlign w:val="superscript"/>
        </w:rPr>
        <w:tab/>
      </w:r>
      <w:r w:rsidRPr="00456519">
        <w:rPr>
          <w:rFonts w:ascii="Arial" w:hAnsi="Arial" w:cs="Arial"/>
          <w:iCs/>
          <w:szCs w:val="24"/>
          <w:vertAlign w:val="superscript"/>
        </w:rPr>
        <w:tab/>
      </w:r>
      <w:r w:rsidRPr="00456519">
        <w:rPr>
          <w:rFonts w:ascii="Arial" w:hAnsi="Arial" w:cs="Arial"/>
          <w:iCs/>
          <w:szCs w:val="24"/>
          <w:vertAlign w:val="superscript"/>
        </w:rPr>
        <w:tab/>
      </w:r>
      <w:r w:rsidRPr="00456519">
        <w:rPr>
          <w:rFonts w:ascii="Arial" w:hAnsi="Arial" w:cs="Arial"/>
          <w:iCs/>
          <w:szCs w:val="24"/>
          <w:vertAlign w:val="superscript"/>
        </w:rPr>
        <w:tab/>
      </w:r>
      <w:r w:rsidRPr="00456519">
        <w:rPr>
          <w:rFonts w:ascii="Arial" w:hAnsi="Arial" w:cs="Arial"/>
          <w:iCs/>
          <w:szCs w:val="24"/>
          <w:vertAlign w:val="superscript"/>
        </w:rPr>
        <w:tab/>
      </w:r>
      <w:r w:rsidR="00456519">
        <w:rPr>
          <w:rFonts w:ascii="Arial" w:hAnsi="Arial" w:cs="Arial"/>
          <w:iCs/>
          <w:szCs w:val="24"/>
          <w:vertAlign w:val="superscript"/>
        </w:rPr>
        <w:t xml:space="preserve"> </w:t>
      </w:r>
      <w:r w:rsidR="00456519">
        <w:rPr>
          <w:rFonts w:ascii="Arial" w:hAnsi="Arial" w:cs="Arial"/>
          <w:b/>
          <w:i/>
          <w:iCs/>
          <w:sz w:val="28"/>
          <w:szCs w:val="28"/>
          <w:vertAlign w:val="superscript"/>
        </w:rPr>
        <w:t xml:space="preserve">           </w:t>
      </w:r>
      <w:r w:rsidR="00456519" w:rsidRPr="00456519">
        <w:rPr>
          <w:rFonts w:ascii="Arial" w:hAnsi="Arial" w:cs="Arial"/>
          <w:b/>
          <w:i/>
          <w:iCs/>
          <w:sz w:val="28"/>
          <w:szCs w:val="28"/>
          <w:vertAlign w:val="superscript"/>
        </w:rPr>
        <w:t xml:space="preserve">Hinweis: </w:t>
      </w:r>
      <w:r w:rsidRPr="00456519">
        <w:rPr>
          <w:rFonts w:ascii="Arial" w:hAnsi="Arial" w:cs="Arial"/>
          <w:iCs/>
          <w:sz w:val="28"/>
          <w:szCs w:val="28"/>
          <w:vertAlign w:val="superscript"/>
        </w:rPr>
        <w:t>Der Betrag aus Feld 2) ist oben in das Feld 1) einzutragen.</w:t>
      </w:r>
    </w:p>
    <w:sectPr w:rsidR="008D175E" w:rsidRPr="00456519" w:rsidSect="00513C76">
      <w:headerReference w:type="default" r:id="rId8"/>
      <w:footerReference w:type="default" r:id="rId9"/>
      <w:footnotePr>
        <w:pos w:val="beneathText"/>
      </w:footnotePr>
      <w:pgSz w:w="11907" w:h="16840" w:code="9"/>
      <w:pgMar w:top="1276" w:right="1134" w:bottom="1701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BAF6" w14:textId="77777777" w:rsidR="00892447" w:rsidRDefault="00892447">
      <w:r>
        <w:separator/>
      </w:r>
    </w:p>
  </w:endnote>
  <w:endnote w:type="continuationSeparator" w:id="0">
    <w:p w14:paraId="123D565B" w14:textId="77777777" w:rsidR="00892447" w:rsidRDefault="00892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8BC6" w14:textId="77777777" w:rsidR="00513C76" w:rsidRPr="001C6B80" w:rsidRDefault="00513C76" w:rsidP="00513C76">
    <w:pPr>
      <w:pStyle w:val="Fuzeile"/>
      <w:pBdr>
        <w:top w:val="single" w:sz="4" w:space="1" w:color="auto"/>
      </w:pBdr>
      <w:rPr>
        <w:rFonts w:cs="Arial"/>
      </w:rPr>
    </w:pPr>
  </w:p>
  <w:p w14:paraId="2C1EC9E5" w14:textId="30AA6328" w:rsidR="0099476C" w:rsidRPr="00513C76" w:rsidRDefault="0099476C" w:rsidP="00513C76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>Preisermittlungsblatt 1</w:t>
    </w:r>
    <w:r w:rsidR="00456519" w:rsidRPr="00513C76">
      <w:rPr>
        <w:rFonts w:ascii="Arial" w:hAnsi="Arial" w:cs="Arial"/>
        <w:sz w:val="20"/>
      </w:rPr>
      <w:t xml:space="preserve"> (Papierversion)</w:t>
    </w:r>
    <w:r w:rsidRPr="00513C76">
      <w:rPr>
        <w:rFonts w:ascii="Arial" w:hAnsi="Arial" w:cs="Arial"/>
        <w:sz w:val="20"/>
      </w:rPr>
      <w:t xml:space="preserve"> – 06/2018</w:t>
    </w:r>
    <w:r w:rsidR="00456519" w:rsidRPr="00513C76">
      <w:rPr>
        <w:rFonts w:ascii="Arial" w:hAnsi="Arial" w:cs="Arial"/>
        <w:sz w:val="20"/>
      </w:rPr>
      <w:tab/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PAGE </w:instrText>
    </w:r>
    <w:r w:rsidRPr="00513C76">
      <w:rPr>
        <w:rFonts w:ascii="Arial" w:hAnsi="Arial" w:cs="Arial"/>
        <w:sz w:val="20"/>
      </w:rPr>
      <w:fldChar w:fldCharType="separate"/>
    </w:r>
    <w:r w:rsidR="00513C76">
      <w:rPr>
        <w:rFonts w:ascii="Arial" w:hAnsi="Arial" w:cs="Arial"/>
        <w:noProof/>
        <w:sz w:val="20"/>
      </w:rPr>
      <w:t>1</w:t>
    </w:r>
    <w:r w:rsidRPr="00513C76">
      <w:rPr>
        <w:rFonts w:ascii="Arial" w:hAnsi="Arial" w:cs="Arial"/>
        <w:sz w:val="20"/>
      </w:rPr>
      <w:fldChar w:fldCharType="end"/>
    </w:r>
    <w:r w:rsidRPr="00513C76">
      <w:rPr>
        <w:rFonts w:ascii="Arial" w:hAnsi="Arial" w:cs="Arial"/>
        <w:sz w:val="20"/>
      </w:rPr>
      <w:t xml:space="preserve"> von </w:t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NUMPAGES  \* MERGEFORMAT </w:instrText>
    </w:r>
    <w:r w:rsidRPr="00513C76">
      <w:rPr>
        <w:rFonts w:ascii="Arial" w:hAnsi="Arial" w:cs="Arial"/>
        <w:sz w:val="20"/>
      </w:rPr>
      <w:fldChar w:fldCharType="separate"/>
    </w:r>
    <w:r w:rsidR="00513C76"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FAA58" w14:textId="77777777" w:rsidR="00892447" w:rsidRDefault="00892447">
      <w:r>
        <w:separator/>
      </w:r>
    </w:p>
  </w:footnote>
  <w:footnote w:type="continuationSeparator" w:id="0">
    <w:p w14:paraId="7EBE653E" w14:textId="77777777" w:rsidR="00892447" w:rsidRDefault="00892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AA1EB" w14:textId="2AA5C89F" w:rsidR="0099476C" w:rsidRPr="00513C76" w:rsidRDefault="0099476C" w:rsidP="00513C76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13C76">
      <w:rPr>
        <w:rFonts w:ascii="Arial" w:hAnsi="Arial" w:cs="Arial"/>
        <w:b/>
        <w:sz w:val="20"/>
      </w:rPr>
      <w:t>VV-Bau Anlage 6-130</w:t>
    </w:r>
  </w:p>
  <w:p w14:paraId="2F92A3B7" w14:textId="28B6079E" w:rsidR="0099476C" w:rsidRPr="00513C76" w:rsidRDefault="0099476C" w:rsidP="00513C76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>Preisermittlungsblatt 1 (Papierversion)</w:t>
    </w:r>
  </w:p>
  <w:p w14:paraId="43E98244" w14:textId="77777777" w:rsidR="00513C76" w:rsidRPr="005E5C73" w:rsidRDefault="00513C76" w:rsidP="00513C76">
    <w:pPr>
      <w:pStyle w:val="Kopfzeile"/>
      <w:pBdr>
        <w:bottom w:val="single" w:sz="4" w:space="1" w:color="auto"/>
      </w:pBdr>
      <w:ind w:right="-1"/>
      <w:rPr>
        <w:b/>
      </w:rPr>
    </w:pPr>
  </w:p>
  <w:p w14:paraId="703755B3" w14:textId="77777777" w:rsidR="00513C76" w:rsidRPr="005E5C73" w:rsidRDefault="00513C76" w:rsidP="00513C7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60A73"/>
    <w:multiLevelType w:val="hybridMultilevel"/>
    <w:tmpl w:val="53E6243A"/>
    <w:lvl w:ilvl="0" w:tplc="CC3C93C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07CA6"/>
    <w:multiLevelType w:val="hybridMultilevel"/>
    <w:tmpl w:val="8B722E6A"/>
    <w:lvl w:ilvl="0" w:tplc="705AC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860842">
    <w:abstractNumId w:val="1"/>
  </w:num>
  <w:num w:numId="2" w16cid:durableId="685058764">
    <w:abstractNumId w:val="3"/>
  </w:num>
  <w:num w:numId="3" w16cid:durableId="898050583">
    <w:abstractNumId w:val="2"/>
  </w:num>
  <w:num w:numId="4" w16cid:durableId="547716908">
    <w:abstractNumId w:val="4"/>
  </w:num>
  <w:num w:numId="5" w16cid:durableId="1460689008">
    <w:abstractNumId w:val="0"/>
  </w:num>
  <w:num w:numId="6" w16cid:durableId="10108384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429880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13892855">
    <w:abstractNumId w:val="5"/>
  </w:num>
  <w:num w:numId="9" w16cid:durableId="17615622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22426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D1KKi7zfE2gzCwgKQqEs/HTOgEwAVpkAbE10cpbyBzNHIcABsgcfKAATQBNmTXSlTETcJvqvfNSv2preIU8Mg==" w:salt="8brS+vLLBHDeb4174Vty9g==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99D"/>
    <w:rsid w:val="0001064C"/>
    <w:rsid w:val="0002495D"/>
    <w:rsid w:val="000325FC"/>
    <w:rsid w:val="00054FB4"/>
    <w:rsid w:val="00056A42"/>
    <w:rsid w:val="0010080A"/>
    <w:rsid w:val="00131995"/>
    <w:rsid w:val="00135B18"/>
    <w:rsid w:val="00135EFE"/>
    <w:rsid w:val="001472B5"/>
    <w:rsid w:val="001477E1"/>
    <w:rsid w:val="001861A1"/>
    <w:rsid w:val="00186507"/>
    <w:rsid w:val="001D724F"/>
    <w:rsid w:val="001E6F5E"/>
    <w:rsid w:val="00263059"/>
    <w:rsid w:val="002E62FC"/>
    <w:rsid w:val="002F6255"/>
    <w:rsid w:val="00352B35"/>
    <w:rsid w:val="003565DD"/>
    <w:rsid w:val="00427387"/>
    <w:rsid w:val="00456519"/>
    <w:rsid w:val="004939F5"/>
    <w:rsid w:val="004C34A7"/>
    <w:rsid w:val="004E4AF0"/>
    <w:rsid w:val="00513C76"/>
    <w:rsid w:val="0052061A"/>
    <w:rsid w:val="00521B79"/>
    <w:rsid w:val="00526072"/>
    <w:rsid w:val="00573D76"/>
    <w:rsid w:val="005A2805"/>
    <w:rsid w:val="005E2A74"/>
    <w:rsid w:val="006625D6"/>
    <w:rsid w:val="00663408"/>
    <w:rsid w:val="00694760"/>
    <w:rsid w:val="006D5674"/>
    <w:rsid w:val="006E7AE7"/>
    <w:rsid w:val="0072449C"/>
    <w:rsid w:val="00766EF9"/>
    <w:rsid w:val="00770BEB"/>
    <w:rsid w:val="007870E9"/>
    <w:rsid w:val="00795C0F"/>
    <w:rsid w:val="007A396F"/>
    <w:rsid w:val="007A5F40"/>
    <w:rsid w:val="007D76D9"/>
    <w:rsid w:val="00871B10"/>
    <w:rsid w:val="00892447"/>
    <w:rsid w:val="008928D5"/>
    <w:rsid w:val="008D0CE9"/>
    <w:rsid w:val="008D175E"/>
    <w:rsid w:val="008F3AAE"/>
    <w:rsid w:val="00906036"/>
    <w:rsid w:val="0099476C"/>
    <w:rsid w:val="009A7C6B"/>
    <w:rsid w:val="009C7A33"/>
    <w:rsid w:val="00A0561D"/>
    <w:rsid w:val="00AE0BB1"/>
    <w:rsid w:val="00B856D9"/>
    <w:rsid w:val="00BB3846"/>
    <w:rsid w:val="00BD0DE2"/>
    <w:rsid w:val="00BF614B"/>
    <w:rsid w:val="00C011C5"/>
    <w:rsid w:val="00C1780E"/>
    <w:rsid w:val="00C20F1F"/>
    <w:rsid w:val="00C22AA3"/>
    <w:rsid w:val="00C37C28"/>
    <w:rsid w:val="00C9037D"/>
    <w:rsid w:val="00CD7CFE"/>
    <w:rsid w:val="00D6020C"/>
    <w:rsid w:val="00D77E00"/>
    <w:rsid w:val="00D866B3"/>
    <w:rsid w:val="00DB2E9E"/>
    <w:rsid w:val="00DC0370"/>
    <w:rsid w:val="00DC5D2C"/>
    <w:rsid w:val="00DC73B0"/>
    <w:rsid w:val="00E060C8"/>
    <w:rsid w:val="00E370E4"/>
    <w:rsid w:val="00E647D1"/>
    <w:rsid w:val="00E80C0B"/>
    <w:rsid w:val="00EA1A67"/>
    <w:rsid w:val="00EA1B95"/>
    <w:rsid w:val="00EF799D"/>
    <w:rsid w:val="00F63839"/>
    <w:rsid w:val="00F87687"/>
    <w:rsid w:val="00FB2451"/>
    <w:rsid w:val="00FB71E2"/>
    <w:rsid w:val="00FE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B0037D9"/>
  <w15:docId w15:val="{94178805-1213-4CFD-ABB2-1BBA3B37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B63D5-7CDD-4860-A985-C9CE29E2E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4</Pages>
  <Words>964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Walter, Sebastian | SBI</cp:lastModifiedBy>
  <cp:revision>7</cp:revision>
  <cp:lastPrinted>2018-06-14T07:08:00Z</cp:lastPrinted>
  <dcterms:created xsi:type="dcterms:W3CDTF">2018-06-11T09:06:00Z</dcterms:created>
  <dcterms:modified xsi:type="dcterms:W3CDTF">2026-05-07T08:54:00Z</dcterms:modified>
</cp:coreProperties>
</file>